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BA47E1" w:rsidRDefault="00D13030" w:rsidP="00416FDA">
      <w:pPr>
        <w:ind w:hanging="23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0C07B6" w:rsidRPr="00BA47E1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BA47E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BA47E1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BA47E1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26434B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  <w:bookmarkStart w:id="0" w:name="_GoBack"/>
      <w:bookmarkEnd w:id="0"/>
    </w:p>
    <w:p w:rsidR="003928DB" w:rsidRPr="00BA47E1" w:rsidRDefault="00D13030" w:rsidP="003928DB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BA47E1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F17D6B"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่</w:t>
      </w:r>
      <w:r w:rsidR="00D0434C" w:rsidRPr="00BA47E1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3928DB"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4</w:t>
      </w:r>
      <w:r w:rsidR="00D0434C" w:rsidRPr="00BA47E1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9C71A7"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73D4E" w:rsidRPr="00BA47E1">
        <w:rPr>
          <w:rFonts w:ascii="TH SarabunPSK" w:hAnsi="TH SarabunPSK" w:cs="TH SarabunPSK"/>
          <w:b/>
          <w:bCs/>
          <w:sz w:val="30"/>
          <w:szCs w:val="30"/>
          <w:cs/>
        </w:rPr>
        <w:t>การวิเคราะห์ข้อมูลการผลิตกำลังคนรายสาขาวิชาในสถาบันอุดมศึกษา</w:t>
      </w:r>
    </w:p>
    <w:p w:rsidR="00D13030" w:rsidRPr="00BA47E1" w:rsidRDefault="00D13030" w:rsidP="003928DB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BA47E1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C71A7"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ระดับความสำเร็จ</w:t>
      </w:r>
    </w:p>
    <w:p w:rsidR="00D13030" w:rsidRPr="00BA47E1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AF44AA"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ร้อยละ </w:t>
      </w:r>
      <w:r w:rsidR="00273D4E"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6.25</w:t>
      </w:r>
    </w:p>
    <w:p w:rsidR="00D13030" w:rsidRPr="00BA47E1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134B7" w:rsidRPr="00094BA3" w:rsidRDefault="00D778B7" w:rsidP="00273D4E">
      <w:pPr>
        <w:pStyle w:val="ListParagraph"/>
        <w:spacing w:after="120"/>
        <w:ind w:left="0" w:firstLine="1426"/>
        <w:contextualSpacing w:val="0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BA47E1">
        <w:rPr>
          <w:rFonts w:ascii="TH SarabunPSK" w:hAnsi="TH SarabunPSK" w:cs="TH SarabunPSK"/>
          <w:color w:val="000000"/>
          <w:sz w:val="30"/>
          <w:szCs w:val="30"/>
        </w:rPr>
        <w:tab/>
      </w:r>
      <w:r w:rsidR="00094BA3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 อธิบายความหมายตัวชี้วัด โดยย่อ -</w:t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  <w:r w:rsidR="00094BA3" w:rsidRPr="00094BA3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ab/>
      </w:r>
    </w:p>
    <w:p w:rsidR="00D778B7" w:rsidRPr="00BA47E1" w:rsidRDefault="00D778B7" w:rsidP="00155A47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BA47E1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9C71A7" w:rsidRPr="00BA47E1" w:rsidRDefault="009C71A7" w:rsidP="00094BA3">
      <w:pPr>
        <w:spacing w:before="120" w:after="120"/>
        <w:ind w:firstLine="1440"/>
        <w:rPr>
          <w:rFonts w:ascii="TH SarabunPSK" w:hAnsi="TH SarabunPSK" w:cs="TH SarabunPSK"/>
          <w:color w:val="000000"/>
          <w:sz w:val="30"/>
          <w:szCs w:val="30"/>
        </w:rPr>
      </w:pPr>
      <w:r w:rsidRPr="00BA47E1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BA47E1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BA47E1">
        <w:rPr>
          <w:rFonts w:ascii="TH SarabunPSK" w:hAnsi="TH SarabunPSK" w:cs="TH SarabunPSK"/>
          <w:color w:val="000000"/>
          <w:sz w:val="30"/>
          <w:szCs w:val="30"/>
          <w:cs/>
        </w:rPr>
        <w:t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6768"/>
      </w:tblGrid>
      <w:tr w:rsidR="00E778A6" w:rsidRPr="00BA47E1" w:rsidTr="009C71A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A47E1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A47E1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BA47E1" w:rsidTr="009C71A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A47E1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A47E1" w:rsidRDefault="008948DC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/ตรวจสอบฐานข้อมูลเบื้องต้นจากระบบฐานข้อมูลสารสนเทศเพื่อวิเคราะห์ข้อมูลการผลิตกำลังคนรายสาขาวิชา (</w:t>
            </w:r>
            <w:r w:rsidRPr="00BA47E1">
              <w:rPr>
                <w:rFonts w:ascii="TH SarabunPSK" w:hAnsi="TH SarabunPSK" w:cs="TH SarabunPSK"/>
                <w:sz w:val="30"/>
                <w:szCs w:val="30"/>
              </w:rPr>
              <w:t xml:space="preserve">ISCED) </w:t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ในสถาบันอุดมศึกษาตามมิติต่างๆ </w:t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เช่น ปีการศึกษา สาขาวิชาฯ การกระจายทางภูมิศาสตร์ สถาบันการศึกษา คณะ </w:t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เป็นต้น เพื่อสอดคล้องกับความต้องการในการวิเคราะห์ข้อมูลของผู้ใช้</w:t>
            </w:r>
          </w:p>
        </w:tc>
      </w:tr>
      <w:tr w:rsidR="00D13030" w:rsidRPr="00BA47E1" w:rsidTr="009C71A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A47E1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A47E1" w:rsidRDefault="008948DC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>เสนอรายงานการพัฒนาระบบฐานข้อมูลสารสนเทศเพื่อวิเคราะห์ข้อมูลการผลิตกำลังคนรายสาขาวิชา (</w:t>
            </w:r>
            <w:r w:rsidRPr="00BA47E1">
              <w:rPr>
                <w:rFonts w:ascii="TH SarabunPSK" w:hAnsi="TH SarabunPSK" w:cs="TH SarabunPSK"/>
                <w:sz w:val="30"/>
                <w:szCs w:val="30"/>
              </w:rPr>
              <w:t xml:space="preserve">ISCED) </w:t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ในสถาบันอุดมศึกษา คู่มือปฏิบัติงานด้านเทคนิค และข้อมูลผลการวิเคราะห์เบื้องต้นจากระบบสารสนเทศเพื่อวิเคราะห์ข้อมูลฯ </w:t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ต่อคณะอนุกรรมการด้านนโยบายและแผน สำนักงานคณะกรรมการการรอุดมศึกษา</w:t>
            </w:r>
          </w:p>
        </w:tc>
      </w:tr>
      <w:tr w:rsidR="00D13030" w:rsidRPr="00BA47E1" w:rsidTr="009C71A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A47E1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A47E1" w:rsidRDefault="008948DC" w:rsidP="00DA3D7A">
            <w:pPr>
              <w:tabs>
                <w:tab w:val="left" w:pos="144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>เสนอระบบฐานข้อมูลสารสนเทศเพื่อวิเคราะห์ข้อมูลการผลิตกำลังคนรายสาขาวิชา (</w:t>
            </w:r>
            <w:r w:rsidRPr="00BA47E1">
              <w:rPr>
                <w:rFonts w:ascii="TH SarabunPSK" w:hAnsi="TH SarabunPSK" w:cs="TH SarabunPSK"/>
                <w:sz w:val="30"/>
                <w:szCs w:val="30"/>
              </w:rPr>
              <w:t xml:space="preserve">ISCED) </w:t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>ในสถาบันอุดมศึกษา ต่อบุคลากรของสำนักงานคณะกรรมการ</w:t>
            </w:r>
            <w:r w:rsidR="00DA3D7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การอุดมศึกษาในโครงการ “ส่งเสริมการจัดการความรู้ในองค์กรของสำนักงานคณะกรรมการการอุดมศึกษา” ประจำปีงบประมาณ 2561 เพื่อเผยแพร่ความรู้เกี่ยวกับระบบฐานข้อมูลสารสนเทศเพื่อวิเคราะห์ข้อมูลฯ ดังกล่าว รวมถึงประโยชน์และการบูรณาการใช้ร่วมกับระบบสารสนเทศที่มีอยู่</w:t>
            </w:r>
          </w:p>
        </w:tc>
      </w:tr>
      <w:tr w:rsidR="00D13030" w:rsidRPr="00BA47E1" w:rsidTr="009C71A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A47E1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A47E1" w:rsidRDefault="008948DC" w:rsidP="00DA3D7A">
            <w:pPr>
              <w:tabs>
                <w:tab w:val="left" w:pos="144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จัดประชุมเชิงปฏิบัติการร่วมกับเครือข่ายเพื่อการพัฒนาอุดมศึกษา 9 เครือข่าย </w:t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เพื่อเผยแพร่ความรู้เกี่ยวกับระบบฐานข้อมูลสารสนเทศเพื่อวิเคราะห์ข้อมูลการผลิตกำลังคนรายสาขาวิชา (</w:t>
            </w:r>
            <w:r w:rsidRPr="00BA47E1">
              <w:rPr>
                <w:rFonts w:ascii="TH SarabunPSK" w:hAnsi="TH SarabunPSK" w:cs="TH SarabunPSK"/>
                <w:sz w:val="30"/>
                <w:szCs w:val="30"/>
              </w:rPr>
              <w:t xml:space="preserve">ISCED) </w:t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ในสถาบันอุดมศึกษา รวมทั้งการเชื่อมต่อระบบ </w:t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การดำเนินการส่งและรับข้อมูล และการประมวลผลข้อมูลจากระบบฐานข้อมูลดังกล่าวอย่างถูกต้อง</w:t>
            </w:r>
          </w:p>
        </w:tc>
      </w:tr>
      <w:tr w:rsidR="00E778A6" w:rsidRPr="00BA47E1" w:rsidTr="009C71A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A47E1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BA47E1" w:rsidRDefault="008948DC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>ติดตั้งระบบฐานข้อมูลสารสนเทศเพื่อวิเคราะห์ข้อมูลการผลิตกำลังคนรายสาขาวิชา (</w:t>
            </w:r>
            <w:r w:rsidRPr="00BA47E1">
              <w:rPr>
                <w:rFonts w:ascii="TH SarabunPSK" w:hAnsi="TH SarabunPSK" w:cs="TH SarabunPSK"/>
                <w:sz w:val="30"/>
                <w:szCs w:val="30"/>
              </w:rPr>
              <w:t xml:space="preserve">ISCED) </w:t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>ในสถาบันอุดมศึกษา เพื่อสำนักต่าง ๆ ของสำนักงานคณะกรรมการ</w:t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การอุดมศึกษาและสถาบันอุดมศึกษา สามารถใช้ประโยชน์จากฐานข้อมูลดังกล่าว</w:t>
            </w:r>
          </w:p>
        </w:tc>
      </w:tr>
    </w:tbl>
    <w:p w:rsidR="00D13030" w:rsidRPr="00BA47E1" w:rsidRDefault="00A45BCE" w:rsidP="005134B7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D13030" w:rsidRPr="00BA47E1">
        <w:rPr>
          <w:rFonts w:ascii="TH SarabunPSK" w:hAnsi="TH SarabunPSK" w:cs="TH SarabunPSK"/>
          <w:sz w:val="30"/>
          <w:szCs w:val="30"/>
          <w:cs/>
        </w:rPr>
        <w:tab/>
      </w:r>
      <w:r w:rsidR="00D13030" w:rsidRPr="00BA47E1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BA47E1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BA47E1" w:rsidTr="00326426">
        <w:tc>
          <w:tcPr>
            <w:tcW w:w="3710" w:type="dxa"/>
            <w:vMerge w:val="restart"/>
            <w:vAlign w:val="center"/>
          </w:tcPr>
          <w:p w:rsidR="00D13030" w:rsidRPr="00BA47E1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BA47E1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BA47E1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BA47E1" w:rsidTr="00326426">
        <w:tc>
          <w:tcPr>
            <w:tcW w:w="3710" w:type="dxa"/>
            <w:vMerge/>
            <w:vAlign w:val="center"/>
          </w:tcPr>
          <w:p w:rsidR="00416FDA" w:rsidRPr="00BA47E1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BA47E1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BA47E1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8948DC" w:rsidRPr="00BA47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BA47E1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8948DC" w:rsidRPr="00BA47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BA47E1" w:rsidRDefault="008948DC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416FDA" w:rsidRPr="00BA47E1" w:rsidTr="00DA3D7A">
        <w:trPr>
          <w:trHeight w:val="921"/>
        </w:trPr>
        <w:tc>
          <w:tcPr>
            <w:tcW w:w="3710" w:type="dxa"/>
          </w:tcPr>
          <w:p w:rsidR="00416FDA" w:rsidRPr="00BA47E1" w:rsidRDefault="008948DC" w:rsidP="009C71A7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>การวิเคราะห์ข้อมูลการผลิตกำลังคนรายสาขาวิชาในสถาบันอุดมศึกษา</w:t>
            </w:r>
          </w:p>
        </w:tc>
        <w:tc>
          <w:tcPr>
            <w:tcW w:w="1330" w:type="dxa"/>
          </w:tcPr>
          <w:p w:rsidR="00416FDA" w:rsidRPr="00BA47E1" w:rsidRDefault="0041174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A47E1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BA47E1" w:rsidRDefault="009C71A7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BA47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BA47E1" w:rsidRDefault="009C71A7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BA47E1" w:rsidRDefault="009C71A7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9C71A7" w:rsidRPr="00BA47E1" w:rsidRDefault="009C71A7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134B7" w:rsidRPr="00BA47E1" w:rsidRDefault="005134B7" w:rsidP="005134B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14CEC" w:rsidTr="00114CEC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EC" w:rsidRDefault="00114CEC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EC" w:rsidRDefault="00114CEC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......................................................................</w:t>
            </w:r>
          </w:p>
        </w:tc>
      </w:tr>
      <w:tr w:rsidR="00114CEC" w:rsidTr="00114CEC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EC" w:rsidRDefault="00114CEC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EC" w:rsidRDefault="00114CEC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......................................................................</w:t>
            </w:r>
          </w:p>
        </w:tc>
      </w:tr>
    </w:tbl>
    <w:p w:rsidR="005134B7" w:rsidRPr="00BA47E1" w:rsidRDefault="005134B7" w:rsidP="005134B7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134B7" w:rsidRPr="00BA47E1" w:rsidRDefault="005134B7" w:rsidP="005134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b/>
          <w:bCs/>
          <w:sz w:val="30"/>
          <w:szCs w:val="30"/>
        </w:rPr>
      </w:pP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BA47E1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B90E49" w:rsidRPr="00BA47E1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.......................................................</w:t>
      </w:r>
      <w:r w:rsidRPr="00BA47E1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BA47E1">
        <w:rPr>
          <w:rFonts w:ascii="TH SarabunPSK" w:hAnsi="TH SarabunPSK" w:cs="TH SarabunPSK"/>
          <w:sz w:val="30"/>
          <w:szCs w:val="30"/>
          <w:cs/>
        </w:rPr>
        <w:tab/>
      </w: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BA47E1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B90E49" w:rsidRPr="00BA47E1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</w:t>
      </w:r>
    </w:p>
    <w:p w:rsidR="005134B7" w:rsidRPr="00BA47E1" w:rsidRDefault="005134B7" w:rsidP="005134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BA47E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BA47E1">
        <w:rPr>
          <w:rFonts w:ascii="TH SarabunPSK" w:hAnsi="TH SarabunPSK" w:cs="TH SarabunPSK"/>
          <w:color w:val="000000"/>
          <w:sz w:val="30"/>
          <w:szCs w:val="30"/>
        </w:rPr>
        <w:tab/>
      </w:r>
      <w:r w:rsidR="00B90E49" w:rsidRPr="00BA47E1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..............................................................</w:t>
      </w:r>
      <w:r w:rsidRPr="00BA47E1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BA47E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BA47E1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B90E49" w:rsidRPr="00BA47E1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</w:t>
      </w:r>
    </w:p>
    <w:p w:rsidR="00A36F71" w:rsidRPr="00BA47E1" w:rsidRDefault="00A36F71" w:rsidP="005134B7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A47E1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38B" w:rsidRDefault="0028238B">
      <w:r>
        <w:separator/>
      </w:r>
    </w:p>
  </w:endnote>
  <w:endnote w:type="continuationSeparator" w:id="0">
    <w:p w:rsidR="0028238B" w:rsidRDefault="00282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38B" w:rsidRDefault="0028238B">
      <w:r>
        <w:separator/>
      </w:r>
    </w:p>
  </w:footnote>
  <w:footnote w:type="continuationSeparator" w:id="0">
    <w:p w:rsidR="0028238B" w:rsidRDefault="00282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38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AF44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นโยบายและแผนการอุดมศึกษา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273D4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388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AF44A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นโยบายและแผนการอุดมศึกษา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273D4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5E87"/>
    <w:rsid w:val="00060446"/>
    <w:rsid w:val="00061DAA"/>
    <w:rsid w:val="00076886"/>
    <w:rsid w:val="000903B2"/>
    <w:rsid w:val="00094BA3"/>
    <w:rsid w:val="00094BDC"/>
    <w:rsid w:val="000B7D25"/>
    <w:rsid w:val="000C07B6"/>
    <w:rsid w:val="000C5040"/>
    <w:rsid w:val="000D2D21"/>
    <w:rsid w:val="000D6710"/>
    <w:rsid w:val="000E73A4"/>
    <w:rsid w:val="000F20E0"/>
    <w:rsid w:val="00104A52"/>
    <w:rsid w:val="001107D0"/>
    <w:rsid w:val="00114CEC"/>
    <w:rsid w:val="00115F9C"/>
    <w:rsid w:val="00122E08"/>
    <w:rsid w:val="0013787B"/>
    <w:rsid w:val="00151E81"/>
    <w:rsid w:val="001541B8"/>
    <w:rsid w:val="00155A47"/>
    <w:rsid w:val="001837C8"/>
    <w:rsid w:val="00184C20"/>
    <w:rsid w:val="001A1526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434B"/>
    <w:rsid w:val="0026702E"/>
    <w:rsid w:val="00273D4E"/>
    <w:rsid w:val="002741F9"/>
    <w:rsid w:val="0027645C"/>
    <w:rsid w:val="0028238B"/>
    <w:rsid w:val="00296AA6"/>
    <w:rsid w:val="00296CB2"/>
    <w:rsid w:val="00297958"/>
    <w:rsid w:val="002A2DF4"/>
    <w:rsid w:val="002A42D4"/>
    <w:rsid w:val="002B1B75"/>
    <w:rsid w:val="002C3150"/>
    <w:rsid w:val="002E4335"/>
    <w:rsid w:val="002E6EB8"/>
    <w:rsid w:val="002F5233"/>
    <w:rsid w:val="00302AEC"/>
    <w:rsid w:val="00304585"/>
    <w:rsid w:val="00310929"/>
    <w:rsid w:val="003176C6"/>
    <w:rsid w:val="00326426"/>
    <w:rsid w:val="00332EFE"/>
    <w:rsid w:val="003442D0"/>
    <w:rsid w:val="003677DC"/>
    <w:rsid w:val="003928DB"/>
    <w:rsid w:val="003A0C7D"/>
    <w:rsid w:val="003B412E"/>
    <w:rsid w:val="003C1567"/>
    <w:rsid w:val="003C507F"/>
    <w:rsid w:val="003D079B"/>
    <w:rsid w:val="003D6819"/>
    <w:rsid w:val="003F2C9C"/>
    <w:rsid w:val="003F35B6"/>
    <w:rsid w:val="0040051C"/>
    <w:rsid w:val="0041174B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757B5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134B7"/>
    <w:rsid w:val="00521DFB"/>
    <w:rsid w:val="00521F5B"/>
    <w:rsid w:val="0052436C"/>
    <w:rsid w:val="0053610F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0FA7"/>
    <w:rsid w:val="00801E12"/>
    <w:rsid w:val="00812A24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948DC"/>
    <w:rsid w:val="008B44FD"/>
    <w:rsid w:val="008C3822"/>
    <w:rsid w:val="008D67D6"/>
    <w:rsid w:val="008F26C0"/>
    <w:rsid w:val="008F286F"/>
    <w:rsid w:val="00902976"/>
    <w:rsid w:val="0090352A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C71A7"/>
    <w:rsid w:val="009D17C9"/>
    <w:rsid w:val="009D55C4"/>
    <w:rsid w:val="009E3C66"/>
    <w:rsid w:val="009F1C98"/>
    <w:rsid w:val="00A02EE4"/>
    <w:rsid w:val="00A13B5A"/>
    <w:rsid w:val="00A15F0E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94C67"/>
    <w:rsid w:val="00AB62D0"/>
    <w:rsid w:val="00AB70C6"/>
    <w:rsid w:val="00AC30AE"/>
    <w:rsid w:val="00AC54C1"/>
    <w:rsid w:val="00AF24D3"/>
    <w:rsid w:val="00AF274B"/>
    <w:rsid w:val="00AF44AA"/>
    <w:rsid w:val="00B14187"/>
    <w:rsid w:val="00B22C66"/>
    <w:rsid w:val="00B43C6F"/>
    <w:rsid w:val="00B571C9"/>
    <w:rsid w:val="00B617AC"/>
    <w:rsid w:val="00B70B70"/>
    <w:rsid w:val="00B71294"/>
    <w:rsid w:val="00B766CD"/>
    <w:rsid w:val="00B77501"/>
    <w:rsid w:val="00B81EE2"/>
    <w:rsid w:val="00B83816"/>
    <w:rsid w:val="00B85EE6"/>
    <w:rsid w:val="00B90E49"/>
    <w:rsid w:val="00B9116A"/>
    <w:rsid w:val="00B926A0"/>
    <w:rsid w:val="00B96DA7"/>
    <w:rsid w:val="00BA47E1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434C"/>
    <w:rsid w:val="00D12C37"/>
    <w:rsid w:val="00D13030"/>
    <w:rsid w:val="00D16FCD"/>
    <w:rsid w:val="00D1783A"/>
    <w:rsid w:val="00D370F2"/>
    <w:rsid w:val="00D52CF5"/>
    <w:rsid w:val="00D64E38"/>
    <w:rsid w:val="00D778B7"/>
    <w:rsid w:val="00D91ED9"/>
    <w:rsid w:val="00D96F6C"/>
    <w:rsid w:val="00D97AA2"/>
    <w:rsid w:val="00DA3D7A"/>
    <w:rsid w:val="00DF27F4"/>
    <w:rsid w:val="00DF7BCF"/>
    <w:rsid w:val="00E022D9"/>
    <w:rsid w:val="00E06205"/>
    <w:rsid w:val="00E13E33"/>
    <w:rsid w:val="00E1756B"/>
    <w:rsid w:val="00E35685"/>
    <w:rsid w:val="00E40FAF"/>
    <w:rsid w:val="00E674BB"/>
    <w:rsid w:val="00E74B6F"/>
    <w:rsid w:val="00E778A6"/>
    <w:rsid w:val="00E831FC"/>
    <w:rsid w:val="00E85E7E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D6B"/>
    <w:rsid w:val="00F2054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3EC7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A872CF7-2061-4980-99AE-D078DE229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155A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6F851-AE64-4EF9-AD19-37AEF5F1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21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16</cp:revision>
  <cp:lastPrinted>2017-02-28T10:00:00Z</cp:lastPrinted>
  <dcterms:created xsi:type="dcterms:W3CDTF">2017-02-01T04:49:00Z</dcterms:created>
  <dcterms:modified xsi:type="dcterms:W3CDTF">2018-02-01T09:53:00Z</dcterms:modified>
</cp:coreProperties>
</file>